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2E0" w:rsidRDefault="00CF1149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t>Ведомость размещения дорожных знаков (которые должны быть установлены и отражены в проекте в</w:t>
      </w:r>
    </w:p>
    <w:p w:rsidR="00CF1149" w:rsidRDefault="00CF1149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t>соответствии с требованиями ГОСТ Р 52290-2004)</w:t>
      </w:r>
    </w:p>
    <w:p w:rsidR="001842E0" w:rsidRDefault="003935B5">
      <w:pPr>
        <w:jc w:val="center"/>
        <w:rPr>
          <w:rFonts w:ascii="Arial" w:eastAsia="MS Mincho" w:hAnsi="Arial" w:cs="Arial"/>
          <w:b/>
          <w:bCs/>
          <w:i/>
          <w:iCs/>
        </w:rPr>
      </w:pPr>
      <w:bookmarkStart w:id="0" w:name="PLACES"/>
      <w:bookmarkEnd w:id="0"/>
      <w:r>
        <w:rPr>
          <w:rFonts w:ascii="Arial" w:eastAsia="MS Mincho" w:hAnsi="Arial" w:cs="Arial"/>
          <w:b/>
          <w:bCs/>
          <w:i/>
          <w:iCs/>
        </w:rPr>
        <w:t xml:space="preserve">с. </w:t>
      </w:r>
      <w:proofErr w:type="spellStart"/>
      <w:r>
        <w:rPr>
          <w:rFonts w:ascii="Arial" w:eastAsia="MS Mincho" w:hAnsi="Arial" w:cs="Arial"/>
          <w:b/>
          <w:bCs/>
          <w:i/>
          <w:iCs/>
        </w:rPr>
        <w:t>Барлак</w:t>
      </w:r>
      <w:proofErr w:type="spellEnd"/>
      <w:r>
        <w:rPr>
          <w:rFonts w:ascii="Arial" w:eastAsia="MS Mincho" w:hAnsi="Arial" w:cs="Arial"/>
          <w:b/>
          <w:bCs/>
          <w:i/>
          <w:iCs/>
        </w:rPr>
        <w:t>, ул. Тихая</w:t>
      </w:r>
    </w:p>
    <w:p w:rsidR="001842E0" w:rsidRDefault="001842E0">
      <w:pPr>
        <w:pStyle w:val="1"/>
        <w:rPr>
          <w:i/>
          <w:iCs/>
        </w:rPr>
      </w:pPr>
      <w:r>
        <w:t>Протяженность участка –</w:t>
      </w:r>
      <w:r>
        <w:rPr>
          <w:i/>
          <w:iCs/>
        </w:rPr>
        <w:t xml:space="preserve"> </w:t>
      </w:r>
      <w:bookmarkStart w:id="1" w:name="FROMTO"/>
      <w:bookmarkEnd w:id="1"/>
      <w:r w:rsidR="003935B5">
        <w:rPr>
          <w:i/>
          <w:iCs/>
        </w:rPr>
        <w:t>От 0+0 до 0+652</w:t>
      </w:r>
    </w:p>
    <w:p w:rsidR="001842E0" w:rsidRDefault="001842E0">
      <w:pPr>
        <w:jc w:val="right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Участок обслуживается –</w:t>
      </w:r>
      <w:r>
        <w:rPr>
          <w:rFonts w:ascii="Arial" w:eastAsia="MS Mincho" w:hAnsi="Arial" w:cs="Arial"/>
          <w:b/>
          <w:bCs/>
          <w:i/>
          <w:iCs/>
        </w:rPr>
        <w:t xml:space="preserve"> </w:t>
      </w:r>
      <w:bookmarkStart w:id="2" w:name="OBS"/>
      <w:bookmarkEnd w:id="2"/>
    </w:p>
    <w:p w:rsidR="001842E0" w:rsidRDefault="001842E0">
      <w:pPr>
        <w:jc w:val="right"/>
        <w:rPr>
          <w:rFonts w:ascii="Arial" w:eastAsia="MS Mincho" w:hAnsi="Arial" w:cs="Arial"/>
          <w:b/>
          <w:bCs/>
        </w:rPr>
      </w:pPr>
    </w:p>
    <w:tbl>
      <w:tblPr>
        <w:tblW w:w="10531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396"/>
        <w:gridCol w:w="1751"/>
        <w:gridCol w:w="2500"/>
        <w:gridCol w:w="820"/>
        <w:gridCol w:w="693"/>
        <w:gridCol w:w="807"/>
        <w:gridCol w:w="1343"/>
        <w:gridCol w:w="500"/>
        <w:gridCol w:w="985"/>
        <w:gridCol w:w="736"/>
      </w:tblGrid>
      <w:tr w:rsidR="001842E0" w:rsidTr="00EE4104">
        <w:trPr>
          <w:trHeight w:val="24"/>
          <w:tblHeader/>
          <w:jc w:val="center"/>
        </w:trPr>
        <w:tc>
          <w:tcPr>
            <w:tcW w:w="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 xml:space="preserve">№ </w:t>
            </w:r>
            <w:proofErr w:type="spellStart"/>
            <w:r>
              <w:rPr>
                <w:rFonts w:ascii="Arial" w:hAnsi="Arial" w:cs="Arial"/>
                <w:b/>
                <w:bCs/>
                <w:szCs w:val="16"/>
              </w:rPr>
              <w:t>п</w:t>
            </w:r>
            <w:proofErr w:type="spellEnd"/>
            <w:r>
              <w:rPr>
                <w:rFonts w:ascii="Arial" w:hAnsi="Arial" w:cs="Arial"/>
                <w:b/>
                <w:bCs/>
                <w:szCs w:val="16"/>
              </w:rPr>
              <w:t>/</w:t>
            </w:r>
            <w:proofErr w:type="spellStart"/>
            <w:r>
              <w:rPr>
                <w:rFonts w:ascii="Arial" w:hAnsi="Arial" w:cs="Arial"/>
                <w:b/>
                <w:bCs/>
                <w:szCs w:val="16"/>
              </w:rPr>
              <w:t>п</w:t>
            </w:r>
            <w:proofErr w:type="spellEnd"/>
          </w:p>
        </w:tc>
        <w:tc>
          <w:tcPr>
            <w:tcW w:w="1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Номер знака по ГОСТ Р 52290-2004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Наименование знака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Типоразмер знака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EE410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Площадь знаков, м</w:t>
            </w:r>
            <w:proofErr w:type="gramStart"/>
            <w:r>
              <w:rPr>
                <w:rFonts w:ascii="Arial" w:hAnsi="Arial" w:cs="Arial"/>
                <w:b/>
                <w:bCs/>
                <w:szCs w:val="16"/>
              </w:rPr>
              <w:t>2</w:t>
            </w:r>
            <w:proofErr w:type="gramEnd"/>
            <w:r>
              <w:rPr>
                <w:rFonts w:ascii="Arial" w:hAnsi="Arial" w:cs="Arial"/>
                <w:b/>
                <w:bCs/>
                <w:szCs w:val="16"/>
              </w:rPr>
              <w:t xml:space="preserve"> (</w:t>
            </w:r>
            <w:proofErr w:type="spellStart"/>
            <w:r w:rsidR="00EE4104">
              <w:rPr>
                <w:rFonts w:ascii="Arial" w:hAnsi="Arial" w:cs="Arial"/>
                <w:b/>
                <w:bCs/>
                <w:szCs w:val="16"/>
              </w:rPr>
              <w:t>зип</w:t>
            </w:r>
            <w:proofErr w:type="spellEnd"/>
            <w:r>
              <w:rPr>
                <w:rFonts w:ascii="Arial" w:hAnsi="Arial" w:cs="Arial"/>
                <w:b/>
                <w:bCs/>
                <w:szCs w:val="16"/>
              </w:rPr>
              <w:t>)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Адрес (</w:t>
            </w:r>
            <w:proofErr w:type="spellStart"/>
            <w:r>
              <w:rPr>
                <w:rFonts w:ascii="Arial" w:hAnsi="Arial" w:cs="Arial"/>
                <w:b/>
                <w:bCs/>
                <w:szCs w:val="16"/>
              </w:rPr>
              <w:t>км+м</w:t>
            </w:r>
            <w:proofErr w:type="spellEnd"/>
            <w:r>
              <w:rPr>
                <w:rFonts w:ascii="Arial" w:hAnsi="Arial" w:cs="Arial"/>
                <w:b/>
                <w:bCs/>
                <w:szCs w:val="16"/>
              </w:rPr>
              <w:t>)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Установлено / требуется установить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Количество</w:t>
            </w:r>
          </w:p>
        </w:tc>
        <w:tc>
          <w:tcPr>
            <w:tcW w:w="17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Месторасположение</w:t>
            </w:r>
          </w:p>
        </w:tc>
      </w:tr>
      <w:tr w:rsidR="001842E0" w:rsidTr="00EE4104">
        <w:trPr>
          <w:trHeight w:val="24"/>
          <w:tblHeader/>
          <w:jc w:val="center"/>
        </w:trPr>
        <w:tc>
          <w:tcPr>
            <w:tcW w:w="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1</w:t>
            </w:r>
          </w:p>
        </w:tc>
        <w:tc>
          <w:tcPr>
            <w:tcW w:w="1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2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3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4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5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6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7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8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9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10</w:t>
            </w:r>
          </w:p>
        </w:tc>
      </w:tr>
      <w:tr w:rsidR="003935B5" w:rsidTr="00EE4104">
        <w:trPr>
          <w:trHeight w:val="24"/>
          <w:jc w:val="center"/>
        </w:trPr>
        <w:tc>
          <w:tcPr>
            <w:tcW w:w="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5B5" w:rsidRDefault="003935B5" w:rsidP="003935B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5B5" w:rsidRDefault="003935B5" w:rsidP="003935B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5B5" w:rsidRPr="003935B5" w:rsidRDefault="003935B5" w:rsidP="003935B5">
            <w:pPr>
              <w:rPr>
                <w:rFonts w:ascii="Arial" w:hAnsi="Arial" w:cs="Arial"/>
                <w:b/>
                <w:szCs w:val="16"/>
              </w:rPr>
            </w:pPr>
            <w:r w:rsidRPr="003935B5">
              <w:rPr>
                <w:rFonts w:ascii="Arial" w:hAnsi="Arial" w:cs="Arial"/>
                <w:b/>
                <w:szCs w:val="16"/>
              </w:rPr>
              <w:t>Знаки приоритета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5B5" w:rsidRDefault="003935B5" w:rsidP="003935B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5B5" w:rsidRDefault="003935B5" w:rsidP="003935B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5B5" w:rsidRDefault="003935B5" w:rsidP="003935B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5B5" w:rsidRDefault="003935B5" w:rsidP="003935B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5B5" w:rsidRDefault="003935B5" w:rsidP="003935B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5B5" w:rsidRDefault="003935B5" w:rsidP="003935B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5B5" w:rsidRDefault="003935B5" w:rsidP="003935B5">
            <w:pPr>
              <w:rPr>
                <w:rFonts w:ascii="Arial" w:hAnsi="Arial" w:cs="Arial"/>
                <w:szCs w:val="16"/>
              </w:rPr>
            </w:pPr>
          </w:p>
        </w:tc>
      </w:tr>
      <w:tr w:rsidR="003935B5" w:rsidTr="00EE4104">
        <w:trPr>
          <w:trHeight w:val="24"/>
          <w:jc w:val="center"/>
        </w:trPr>
        <w:tc>
          <w:tcPr>
            <w:tcW w:w="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5B5" w:rsidRDefault="003935B5" w:rsidP="003935B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5B5" w:rsidRDefault="003935B5" w:rsidP="003935B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2.4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5B5" w:rsidRDefault="003935B5" w:rsidP="003935B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Уступите дорогу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5B5" w:rsidRDefault="003935B5" w:rsidP="003935B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5B5" w:rsidRDefault="003935B5" w:rsidP="003935B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5B5" w:rsidRDefault="003935B5" w:rsidP="003935B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0+10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5B5" w:rsidRDefault="003935B5" w:rsidP="003935B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5B5" w:rsidRDefault="003935B5" w:rsidP="003935B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5B5" w:rsidRDefault="003935B5" w:rsidP="003935B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5B5" w:rsidRDefault="003935B5" w:rsidP="003935B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3935B5" w:rsidTr="00EE4104">
        <w:trPr>
          <w:trHeight w:val="24"/>
          <w:jc w:val="center"/>
        </w:trPr>
        <w:tc>
          <w:tcPr>
            <w:tcW w:w="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5B5" w:rsidRDefault="003935B5" w:rsidP="003935B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1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5B5" w:rsidRDefault="003935B5" w:rsidP="003935B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2.1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5B5" w:rsidRDefault="003935B5" w:rsidP="003935B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Главная дорога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5B5" w:rsidRDefault="003935B5" w:rsidP="003935B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5B5" w:rsidRDefault="003935B5" w:rsidP="003935B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5B5" w:rsidRDefault="003935B5" w:rsidP="003935B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0+384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5B5" w:rsidRDefault="003935B5" w:rsidP="003935B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5B5" w:rsidRDefault="003935B5" w:rsidP="003935B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5B5" w:rsidRDefault="003935B5" w:rsidP="003935B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5B5" w:rsidRDefault="003935B5" w:rsidP="003935B5">
            <w:pPr>
              <w:rPr>
                <w:rFonts w:ascii="Arial" w:hAnsi="Arial" w:cs="Arial"/>
                <w:szCs w:val="16"/>
              </w:rPr>
            </w:pPr>
          </w:p>
        </w:tc>
      </w:tr>
      <w:tr w:rsidR="003935B5" w:rsidTr="00EE4104">
        <w:trPr>
          <w:trHeight w:val="24"/>
          <w:jc w:val="center"/>
        </w:trPr>
        <w:tc>
          <w:tcPr>
            <w:tcW w:w="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5B5" w:rsidRDefault="003935B5" w:rsidP="003935B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</w:t>
            </w:r>
          </w:p>
        </w:tc>
        <w:tc>
          <w:tcPr>
            <w:tcW w:w="1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5B5" w:rsidRDefault="003935B5" w:rsidP="003935B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2.1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5B5" w:rsidRDefault="003935B5" w:rsidP="003935B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Главная дорога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5B5" w:rsidRDefault="003935B5" w:rsidP="003935B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5B5" w:rsidRDefault="003935B5" w:rsidP="003935B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5B5" w:rsidRDefault="003935B5" w:rsidP="003935B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0+415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5B5" w:rsidRDefault="003935B5" w:rsidP="003935B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5B5" w:rsidRDefault="003935B5" w:rsidP="003935B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5B5" w:rsidRDefault="003935B5" w:rsidP="003935B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5B5" w:rsidRDefault="003935B5" w:rsidP="003935B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3935B5" w:rsidTr="00EE4104">
        <w:trPr>
          <w:trHeight w:val="24"/>
          <w:jc w:val="center"/>
        </w:trPr>
        <w:tc>
          <w:tcPr>
            <w:tcW w:w="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5B5" w:rsidRDefault="003935B5" w:rsidP="003935B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4</w:t>
            </w:r>
          </w:p>
        </w:tc>
        <w:tc>
          <w:tcPr>
            <w:tcW w:w="1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5B5" w:rsidRDefault="003935B5" w:rsidP="003935B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2.4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5B5" w:rsidRDefault="003935B5" w:rsidP="003935B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Уступите дорогу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5B5" w:rsidRDefault="003935B5" w:rsidP="003935B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5B5" w:rsidRDefault="003935B5" w:rsidP="003935B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5B5" w:rsidRDefault="003935B5" w:rsidP="003935B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0+635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5B5" w:rsidRDefault="003935B5" w:rsidP="003935B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5B5" w:rsidRDefault="003935B5" w:rsidP="003935B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5B5" w:rsidRDefault="003935B5" w:rsidP="003935B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5B5" w:rsidRDefault="003935B5" w:rsidP="003935B5">
            <w:pPr>
              <w:rPr>
                <w:rFonts w:ascii="Arial" w:hAnsi="Arial" w:cs="Arial"/>
                <w:szCs w:val="16"/>
              </w:rPr>
            </w:pPr>
          </w:p>
        </w:tc>
      </w:tr>
      <w:tr w:rsidR="003935B5" w:rsidTr="00EE4104">
        <w:trPr>
          <w:trHeight w:val="24"/>
          <w:jc w:val="center"/>
        </w:trPr>
        <w:tc>
          <w:tcPr>
            <w:tcW w:w="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5B5" w:rsidRDefault="003935B5" w:rsidP="003935B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5B5" w:rsidRPr="003935B5" w:rsidRDefault="003935B5" w:rsidP="003935B5">
            <w:pPr>
              <w:rPr>
                <w:rFonts w:ascii="Arial" w:hAnsi="Arial" w:cs="Arial"/>
                <w:b/>
                <w:szCs w:val="16"/>
              </w:rPr>
            </w:pPr>
            <w:r w:rsidRPr="003935B5">
              <w:rPr>
                <w:rFonts w:ascii="Arial" w:hAnsi="Arial" w:cs="Arial"/>
                <w:b/>
                <w:szCs w:val="16"/>
              </w:rPr>
              <w:t>Итого установлено: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5B5" w:rsidRDefault="003935B5" w:rsidP="003935B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5B5" w:rsidRDefault="003935B5" w:rsidP="003935B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5B5" w:rsidRDefault="003935B5" w:rsidP="003935B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5B5" w:rsidRDefault="003935B5" w:rsidP="003935B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5B5" w:rsidRDefault="003935B5" w:rsidP="003935B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5B5" w:rsidRDefault="003935B5" w:rsidP="003935B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5B5" w:rsidRDefault="003935B5" w:rsidP="003935B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5B5" w:rsidRDefault="003935B5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3935B5" w:rsidTr="00EE4104">
        <w:trPr>
          <w:trHeight w:val="24"/>
          <w:jc w:val="center"/>
        </w:trPr>
        <w:tc>
          <w:tcPr>
            <w:tcW w:w="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5B5" w:rsidRDefault="003935B5" w:rsidP="003935B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5B5" w:rsidRPr="003935B5" w:rsidRDefault="003935B5" w:rsidP="003935B5">
            <w:pPr>
              <w:rPr>
                <w:rFonts w:ascii="Arial" w:hAnsi="Arial" w:cs="Arial"/>
                <w:b/>
                <w:szCs w:val="16"/>
              </w:rPr>
            </w:pPr>
            <w:r w:rsidRPr="003935B5">
              <w:rPr>
                <w:rFonts w:ascii="Arial" w:hAnsi="Arial" w:cs="Arial"/>
                <w:b/>
                <w:szCs w:val="16"/>
              </w:rPr>
              <w:t>Итого требуется: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5B5" w:rsidRDefault="003935B5" w:rsidP="003935B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5B5" w:rsidRDefault="003935B5" w:rsidP="003935B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5B5" w:rsidRDefault="003935B5" w:rsidP="003935B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5B5" w:rsidRDefault="003935B5" w:rsidP="003935B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5B5" w:rsidRDefault="003935B5" w:rsidP="003935B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5B5" w:rsidRDefault="003935B5" w:rsidP="003935B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4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5B5" w:rsidRDefault="003935B5" w:rsidP="003935B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5B5" w:rsidRDefault="003935B5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3935B5" w:rsidTr="00EE4104">
        <w:trPr>
          <w:trHeight w:val="24"/>
          <w:jc w:val="center"/>
        </w:trPr>
        <w:tc>
          <w:tcPr>
            <w:tcW w:w="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5B5" w:rsidRDefault="003935B5" w:rsidP="003935B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5B5" w:rsidRPr="003935B5" w:rsidRDefault="003935B5" w:rsidP="003935B5">
            <w:pPr>
              <w:rPr>
                <w:rFonts w:ascii="Arial" w:hAnsi="Arial" w:cs="Arial"/>
                <w:b/>
                <w:szCs w:val="16"/>
              </w:rPr>
            </w:pPr>
            <w:r w:rsidRPr="003935B5">
              <w:rPr>
                <w:rFonts w:ascii="Arial" w:hAnsi="Arial" w:cs="Arial"/>
                <w:b/>
                <w:szCs w:val="16"/>
              </w:rPr>
              <w:t>Итого: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5B5" w:rsidRDefault="003935B5" w:rsidP="003935B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5B5" w:rsidRDefault="003935B5" w:rsidP="003935B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5B5" w:rsidRDefault="003935B5" w:rsidP="003935B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5B5" w:rsidRDefault="003935B5" w:rsidP="003935B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5B5" w:rsidRDefault="003935B5" w:rsidP="003935B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5B5" w:rsidRDefault="003935B5" w:rsidP="003935B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4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5B5" w:rsidRDefault="003935B5" w:rsidP="003935B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5B5" w:rsidRDefault="003935B5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3935B5" w:rsidTr="00EE4104">
        <w:trPr>
          <w:trHeight w:val="24"/>
          <w:jc w:val="center"/>
        </w:trPr>
        <w:tc>
          <w:tcPr>
            <w:tcW w:w="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5B5" w:rsidRDefault="003935B5" w:rsidP="003935B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5B5" w:rsidRPr="003935B5" w:rsidRDefault="003935B5" w:rsidP="003935B5">
            <w:pPr>
              <w:rPr>
                <w:rFonts w:ascii="Arial" w:hAnsi="Arial" w:cs="Arial"/>
                <w:b/>
                <w:szCs w:val="16"/>
              </w:rPr>
            </w:pPr>
            <w:r w:rsidRPr="003935B5">
              <w:rPr>
                <w:rFonts w:ascii="Arial" w:hAnsi="Arial" w:cs="Arial"/>
                <w:b/>
                <w:szCs w:val="16"/>
              </w:rPr>
              <w:t>Всего установлено: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5B5" w:rsidRDefault="003935B5" w:rsidP="003935B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5B5" w:rsidRDefault="003935B5" w:rsidP="003935B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5B5" w:rsidRDefault="003935B5" w:rsidP="003935B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5B5" w:rsidRDefault="003935B5" w:rsidP="003935B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5B5" w:rsidRDefault="003935B5" w:rsidP="003935B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5B5" w:rsidRDefault="003935B5" w:rsidP="003935B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5B5" w:rsidRDefault="003935B5" w:rsidP="003935B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5B5" w:rsidRDefault="003935B5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3935B5" w:rsidTr="00EE4104">
        <w:trPr>
          <w:trHeight w:val="24"/>
          <w:jc w:val="center"/>
        </w:trPr>
        <w:tc>
          <w:tcPr>
            <w:tcW w:w="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5B5" w:rsidRDefault="003935B5" w:rsidP="003935B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5B5" w:rsidRPr="003935B5" w:rsidRDefault="003935B5" w:rsidP="003935B5">
            <w:pPr>
              <w:rPr>
                <w:rFonts w:ascii="Arial" w:hAnsi="Arial" w:cs="Arial"/>
                <w:b/>
                <w:szCs w:val="16"/>
              </w:rPr>
            </w:pPr>
            <w:r w:rsidRPr="003935B5">
              <w:rPr>
                <w:rFonts w:ascii="Arial" w:hAnsi="Arial" w:cs="Arial"/>
                <w:b/>
                <w:szCs w:val="16"/>
              </w:rPr>
              <w:t>Всего требуется: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5B5" w:rsidRDefault="003935B5" w:rsidP="003935B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5B5" w:rsidRDefault="003935B5" w:rsidP="003935B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5B5" w:rsidRDefault="003935B5" w:rsidP="003935B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5B5" w:rsidRDefault="003935B5" w:rsidP="003935B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5B5" w:rsidRDefault="003935B5" w:rsidP="003935B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5B5" w:rsidRDefault="003935B5" w:rsidP="003935B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4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5B5" w:rsidRDefault="003935B5" w:rsidP="003935B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5B5" w:rsidRDefault="003935B5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1842E0" w:rsidTr="00EE4104">
        <w:trPr>
          <w:trHeight w:val="24"/>
          <w:jc w:val="center"/>
        </w:trPr>
        <w:tc>
          <w:tcPr>
            <w:tcW w:w="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3935B5">
            <w:pPr>
              <w:rPr>
                <w:rFonts w:ascii="Arial" w:hAnsi="Arial" w:cs="Arial"/>
                <w:szCs w:val="16"/>
              </w:rPr>
            </w:pPr>
            <w:bookmarkStart w:id="3" w:name="EXP1"/>
            <w:bookmarkEnd w:id="3"/>
          </w:p>
        </w:tc>
        <w:tc>
          <w:tcPr>
            <w:tcW w:w="1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3935B5" w:rsidRDefault="003935B5" w:rsidP="003935B5">
            <w:pPr>
              <w:rPr>
                <w:rFonts w:ascii="Arial" w:hAnsi="Arial" w:cs="Arial"/>
                <w:b/>
                <w:szCs w:val="16"/>
              </w:rPr>
            </w:pPr>
            <w:r w:rsidRPr="003935B5">
              <w:rPr>
                <w:rFonts w:ascii="Arial" w:hAnsi="Arial" w:cs="Arial"/>
                <w:b/>
                <w:szCs w:val="16"/>
              </w:rPr>
              <w:t>Всего: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3935B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3935B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3935B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3935B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3935B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3935B5" w:rsidP="003935B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4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3935B5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</w:tbl>
    <w:p w:rsidR="00EE4104" w:rsidRDefault="00EE4104" w:rsidP="00EE4104">
      <w:pPr>
        <w:pStyle w:val="a6"/>
        <w:outlineLvl w:val="0"/>
      </w:pPr>
    </w:p>
    <w:p w:rsidR="00EE4104" w:rsidRDefault="00EE4104" w:rsidP="00EE4104">
      <w:pPr>
        <w:pStyle w:val="a6"/>
        <w:outlineLvl w:val="0"/>
        <w:rPr>
          <w:rFonts w:eastAsia="MS Mincho"/>
        </w:rPr>
      </w:pPr>
      <w:r>
        <w:t>Ведомость размещения искусственного освещения</w:t>
      </w:r>
    </w:p>
    <w:p w:rsidR="00EE4104" w:rsidRDefault="00EE4104" w:rsidP="00EE4104">
      <w:pPr>
        <w:jc w:val="center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  <w:i/>
          <w:iCs/>
        </w:rPr>
        <w:t xml:space="preserve">с. </w:t>
      </w:r>
      <w:proofErr w:type="spellStart"/>
      <w:r>
        <w:rPr>
          <w:rFonts w:ascii="Arial" w:eastAsia="MS Mincho" w:hAnsi="Arial" w:cs="Arial"/>
          <w:b/>
          <w:bCs/>
          <w:i/>
          <w:iCs/>
        </w:rPr>
        <w:t>Барлак</w:t>
      </w:r>
      <w:proofErr w:type="spellEnd"/>
      <w:r>
        <w:rPr>
          <w:rFonts w:ascii="Arial" w:eastAsia="MS Mincho" w:hAnsi="Arial" w:cs="Arial"/>
          <w:b/>
          <w:bCs/>
          <w:i/>
          <w:iCs/>
        </w:rPr>
        <w:t>, ул. Тихая</w:t>
      </w:r>
    </w:p>
    <w:p w:rsidR="00EE4104" w:rsidRDefault="00EE4104" w:rsidP="00EE4104">
      <w:pPr>
        <w:jc w:val="right"/>
        <w:outlineLvl w:val="0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Протяженность участка –</w:t>
      </w:r>
      <w:r>
        <w:rPr>
          <w:rFonts w:ascii="Arial" w:eastAsia="MS Mincho" w:hAnsi="Arial" w:cs="Arial"/>
          <w:b/>
          <w:bCs/>
          <w:i/>
          <w:iCs/>
        </w:rPr>
        <w:t xml:space="preserve"> От 0+0 до 0+652</w:t>
      </w:r>
    </w:p>
    <w:p w:rsidR="00EE4104" w:rsidRDefault="00EE4104" w:rsidP="00EE4104">
      <w:pPr>
        <w:jc w:val="right"/>
        <w:outlineLvl w:val="0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Участок обслуживается –</w:t>
      </w:r>
      <w:r>
        <w:rPr>
          <w:rFonts w:ascii="Arial" w:eastAsia="MS Mincho" w:hAnsi="Arial" w:cs="Arial"/>
          <w:b/>
          <w:bCs/>
          <w:i/>
          <w:iCs/>
        </w:rPr>
        <w:t xml:space="preserve"> </w:t>
      </w:r>
    </w:p>
    <w:p w:rsidR="00EE4104" w:rsidRDefault="00EE4104" w:rsidP="00EE4104">
      <w:pPr>
        <w:jc w:val="right"/>
        <w:rPr>
          <w:rFonts w:ascii="Arial" w:eastAsia="MS Mincho" w:hAnsi="Arial" w:cs="Arial"/>
          <w:b/>
          <w:bCs/>
          <w:szCs w:val="2"/>
        </w:rPr>
      </w:pPr>
    </w:p>
    <w:tbl>
      <w:tblPr>
        <w:tblW w:w="10044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481"/>
        <w:gridCol w:w="1422"/>
        <w:gridCol w:w="1423"/>
        <w:gridCol w:w="1344"/>
        <w:gridCol w:w="1343"/>
        <w:gridCol w:w="1343"/>
        <w:gridCol w:w="1344"/>
        <w:gridCol w:w="1344"/>
      </w:tblGrid>
      <w:tr w:rsidR="00EE4104" w:rsidTr="004A2D44">
        <w:trPr>
          <w:cantSplit/>
          <w:trHeight w:val="28"/>
          <w:tblHeader/>
          <w:jc w:val="center"/>
        </w:trPr>
        <w:tc>
          <w:tcPr>
            <w:tcW w:w="48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EE4104" w:rsidRDefault="00EE4104" w:rsidP="006F757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EE4104" w:rsidRDefault="00EE4104" w:rsidP="006F757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EE4104" w:rsidRDefault="00EE4104" w:rsidP="006F757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EE4104" w:rsidRDefault="00EE4104" w:rsidP="006F757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EE4104" w:rsidRDefault="00EE4104" w:rsidP="006F757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268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104" w:rsidRDefault="00EE4104" w:rsidP="006F757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Протяженность,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м</w:t>
            </w:r>
            <w:proofErr w:type="gramEnd"/>
          </w:p>
        </w:tc>
        <w:tc>
          <w:tcPr>
            <w:tcW w:w="1344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EE4104" w:rsidRDefault="00EE4104" w:rsidP="006F757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E4104" w:rsidTr="004A2D44">
        <w:trPr>
          <w:trHeight w:val="28"/>
          <w:tblHeader/>
          <w:jc w:val="center"/>
        </w:trPr>
        <w:tc>
          <w:tcPr>
            <w:tcW w:w="48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104" w:rsidRDefault="00EE4104" w:rsidP="006F757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EE4104" w:rsidRDefault="00EE4104" w:rsidP="006F757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№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п</w:t>
            </w:r>
            <w:proofErr w:type="spellEnd"/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>/</w:t>
            </w:r>
            <w:proofErr w:type="spellStart"/>
            <w:r>
              <w:rPr>
                <w:rFonts w:ascii="Arial" w:hAnsi="Arial" w:cs="Arial"/>
                <w:b/>
                <w:bCs/>
                <w:szCs w:val="18"/>
              </w:rPr>
              <w:t>п</w:t>
            </w:r>
            <w:proofErr w:type="spellEnd"/>
          </w:p>
        </w:tc>
        <w:tc>
          <w:tcPr>
            <w:tcW w:w="142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104" w:rsidRDefault="00EE4104" w:rsidP="006F757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EE4104" w:rsidRDefault="00EE4104" w:rsidP="006F757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Начало участка,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км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+м</w:t>
            </w:r>
          </w:p>
        </w:tc>
        <w:tc>
          <w:tcPr>
            <w:tcW w:w="1423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104" w:rsidRDefault="00EE4104" w:rsidP="006F757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EE4104" w:rsidRDefault="00EE4104" w:rsidP="006F757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Конец участка,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км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+м</w:t>
            </w:r>
          </w:p>
        </w:tc>
        <w:tc>
          <w:tcPr>
            <w:tcW w:w="1344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E4104" w:rsidRDefault="00EE4104" w:rsidP="006F757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EE4104" w:rsidRDefault="00EE4104" w:rsidP="006F757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Объект установки</w:t>
            </w:r>
          </w:p>
        </w:tc>
        <w:tc>
          <w:tcPr>
            <w:tcW w:w="1343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E4104" w:rsidRDefault="00EE4104" w:rsidP="006F757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EE4104" w:rsidRDefault="00EE4104" w:rsidP="006F757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Количество опор \ светильников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4104" w:rsidRDefault="00EE4104" w:rsidP="006F7575">
            <w:pPr>
              <w:jc w:val="center"/>
              <w:rPr>
                <w:rFonts w:ascii="Arial" w:hAnsi="Arial" w:cs="Arial"/>
                <w:b/>
                <w:bCs/>
              </w:rPr>
            </w:pP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Проектируемые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в соответствии с нормативными документами, м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4104" w:rsidRDefault="00EE4104" w:rsidP="006F757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Фактически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установленные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>, м</w:t>
            </w:r>
          </w:p>
        </w:tc>
        <w:tc>
          <w:tcPr>
            <w:tcW w:w="1344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104" w:rsidRDefault="00EE4104" w:rsidP="006F757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EE4104" w:rsidRDefault="00EE4104" w:rsidP="006F757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Расположение</w:t>
            </w:r>
          </w:p>
        </w:tc>
      </w:tr>
      <w:tr w:rsidR="00EE4104" w:rsidTr="004A2D44">
        <w:trPr>
          <w:trHeight w:val="28"/>
          <w:tblHeader/>
          <w:jc w:val="center"/>
        </w:trPr>
        <w:tc>
          <w:tcPr>
            <w:tcW w:w="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4104" w:rsidRDefault="00EE4104" w:rsidP="006F757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1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4104" w:rsidRDefault="00EE4104" w:rsidP="006F757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2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4104" w:rsidRDefault="00EE4104" w:rsidP="006F757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3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4104" w:rsidRDefault="00EE4104" w:rsidP="006F757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4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4104" w:rsidRDefault="00EE4104" w:rsidP="006F757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5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4104" w:rsidRDefault="00EE4104" w:rsidP="006F757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6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4104" w:rsidRDefault="00EE4104" w:rsidP="006F757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7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4104" w:rsidRDefault="00EE4104" w:rsidP="006F757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8</w:t>
            </w:r>
          </w:p>
        </w:tc>
      </w:tr>
      <w:tr w:rsidR="00EE4104" w:rsidTr="004A2D44">
        <w:trPr>
          <w:trHeight w:val="28"/>
          <w:jc w:val="center"/>
        </w:trPr>
        <w:tc>
          <w:tcPr>
            <w:tcW w:w="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4104" w:rsidRDefault="00EE4104" w:rsidP="006F75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4104" w:rsidRDefault="00EE4104" w:rsidP="006F7575">
            <w:pPr>
              <w:rPr>
                <w:rFonts w:ascii="Arial" w:hAnsi="Arial" w:cs="Arial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4104" w:rsidRDefault="00EE4104" w:rsidP="006F7575">
            <w:pPr>
              <w:rPr>
                <w:rFonts w:ascii="Arial" w:hAnsi="Arial" w:cs="Arial"/>
              </w:rPr>
            </w:pP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4104" w:rsidRDefault="00EE4104" w:rsidP="006F7575">
            <w:pPr>
              <w:rPr>
                <w:rFonts w:ascii="Arial" w:hAnsi="Arial" w:cs="Arial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4104" w:rsidRDefault="00EE4104" w:rsidP="006F75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17/17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4104" w:rsidRDefault="00EE4104" w:rsidP="006F75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626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4104" w:rsidRDefault="00EE4104" w:rsidP="006F7575">
            <w:pPr>
              <w:rPr>
                <w:rFonts w:ascii="Arial" w:hAnsi="Arial" w:cs="Arial"/>
              </w:rPr>
            </w:pP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4104" w:rsidRDefault="00EE4104" w:rsidP="006F7575">
            <w:pPr>
              <w:rPr>
                <w:rFonts w:ascii="Arial" w:hAnsi="Arial" w:cs="Arial"/>
              </w:rPr>
            </w:pPr>
          </w:p>
        </w:tc>
      </w:tr>
      <w:tr w:rsidR="00EE4104" w:rsidTr="004A2D44">
        <w:trPr>
          <w:trHeight w:val="28"/>
          <w:jc w:val="center"/>
        </w:trPr>
        <w:tc>
          <w:tcPr>
            <w:tcW w:w="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4104" w:rsidRDefault="00EE4104" w:rsidP="006F75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4104" w:rsidRDefault="00EE4104" w:rsidP="006F75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0+7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4104" w:rsidRDefault="00EE4104" w:rsidP="006F75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0+633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4104" w:rsidRDefault="00EE4104" w:rsidP="006F75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4104" w:rsidRDefault="00EE4104" w:rsidP="006F75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17/17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4104" w:rsidRDefault="00EE4104" w:rsidP="006F75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626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4104" w:rsidRDefault="00EE4104" w:rsidP="006F7575">
            <w:pPr>
              <w:rPr>
                <w:rFonts w:ascii="Arial" w:hAnsi="Arial" w:cs="Arial"/>
              </w:rPr>
            </w:pP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4104" w:rsidRDefault="00EE4104" w:rsidP="006F75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</w:tr>
    </w:tbl>
    <w:p w:rsidR="00EE4104" w:rsidRDefault="00EE4104" w:rsidP="00EE4104">
      <w:pPr>
        <w:jc w:val="center"/>
        <w:rPr>
          <w:rFonts w:ascii="Arial" w:hAnsi="Arial" w:cs="Arial"/>
          <w:b/>
          <w:bCs/>
        </w:rPr>
      </w:pPr>
    </w:p>
    <w:p w:rsidR="00EE4104" w:rsidRDefault="00EE4104" w:rsidP="00EE4104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Ведомость размещения пешеходных дорожек (тротуаров)</w:t>
      </w:r>
    </w:p>
    <w:p w:rsidR="00EE4104" w:rsidRDefault="00EE4104" w:rsidP="00EE4104">
      <w:pPr>
        <w:jc w:val="center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  <w:i/>
          <w:iCs/>
        </w:rPr>
        <w:t xml:space="preserve">с. </w:t>
      </w:r>
      <w:proofErr w:type="spellStart"/>
      <w:r>
        <w:rPr>
          <w:rFonts w:ascii="Arial" w:eastAsia="MS Mincho" w:hAnsi="Arial" w:cs="Arial"/>
          <w:b/>
          <w:bCs/>
          <w:i/>
          <w:iCs/>
        </w:rPr>
        <w:t>Барлак</w:t>
      </w:r>
      <w:proofErr w:type="spellEnd"/>
      <w:r>
        <w:rPr>
          <w:rFonts w:ascii="Arial" w:eastAsia="MS Mincho" w:hAnsi="Arial" w:cs="Arial"/>
          <w:b/>
          <w:bCs/>
          <w:i/>
          <w:iCs/>
        </w:rPr>
        <w:t>, ул. Тихая</w:t>
      </w:r>
    </w:p>
    <w:p w:rsidR="00EE4104" w:rsidRDefault="00EE4104" w:rsidP="00EE4104">
      <w:pPr>
        <w:pStyle w:val="1"/>
        <w:rPr>
          <w:i/>
          <w:iCs/>
        </w:rPr>
      </w:pPr>
      <w:r>
        <w:t>Протяженность участка –</w:t>
      </w:r>
      <w:r>
        <w:rPr>
          <w:i/>
          <w:iCs/>
        </w:rPr>
        <w:t xml:space="preserve"> От 0+0 до 0+652</w:t>
      </w:r>
    </w:p>
    <w:p w:rsidR="00EE4104" w:rsidRDefault="00EE4104" w:rsidP="00EE4104">
      <w:pPr>
        <w:jc w:val="right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Участок обслуживается –</w:t>
      </w:r>
      <w:r>
        <w:rPr>
          <w:rFonts w:ascii="Arial" w:eastAsia="MS Mincho" w:hAnsi="Arial" w:cs="Arial"/>
          <w:b/>
          <w:bCs/>
          <w:i/>
          <w:iCs/>
        </w:rPr>
        <w:t xml:space="preserve"> </w:t>
      </w:r>
    </w:p>
    <w:p w:rsidR="00EE4104" w:rsidRDefault="00EE4104" w:rsidP="00EE4104">
      <w:pPr>
        <w:jc w:val="right"/>
        <w:rPr>
          <w:rFonts w:ascii="Arial" w:eastAsia="MS Mincho" w:hAnsi="Arial" w:cs="Arial"/>
          <w:b/>
          <w:bCs/>
          <w:szCs w:val="2"/>
        </w:rPr>
      </w:pPr>
    </w:p>
    <w:tbl>
      <w:tblPr>
        <w:tblW w:w="10051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603"/>
        <w:gridCol w:w="1442"/>
        <w:gridCol w:w="1475"/>
        <w:gridCol w:w="1463"/>
        <w:gridCol w:w="1701"/>
        <w:gridCol w:w="1666"/>
        <w:gridCol w:w="1701"/>
      </w:tblGrid>
      <w:tr w:rsidR="00EE4104" w:rsidTr="006F7575">
        <w:trPr>
          <w:trHeight w:val="27"/>
          <w:tblHeader/>
          <w:jc w:val="center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EE4104" w:rsidRDefault="00EE4104" w:rsidP="006F757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EE4104" w:rsidRDefault="00EE4104" w:rsidP="006F757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147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EE4104" w:rsidRDefault="00EE4104" w:rsidP="006F757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EE4104" w:rsidRDefault="00EE4104" w:rsidP="006F757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EE4104" w:rsidRDefault="00EE4104" w:rsidP="006F757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33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4104" w:rsidRDefault="00EE4104" w:rsidP="006F757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Протяженность,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м</w:t>
            </w:r>
            <w:proofErr w:type="gramEnd"/>
          </w:p>
        </w:tc>
      </w:tr>
      <w:tr w:rsidR="00EE4104" w:rsidTr="006F7575">
        <w:trPr>
          <w:trHeight w:val="27"/>
          <w:tblHeader/>
          <w:jc w:val="center"/>
        </w:trPr>
        <w:tc>
          <w:tcPr>
            <w:tcW w:w="603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104" w:rsidRDefault="00EE4104" w:rsidP="006F757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EE4104" w:rsidRDefault="00EE4104" w:rsidP="006F757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№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п</w:t>
            </w:r>
            <w:proofErr w:type="spellEnd"/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>/</w:t>
            </w:r>
            <w:proofErr w:type="spellStart"/>
            <w:r>
              <w:rPr>
                <w:rFonts w:ascii="Arial" w:hAnsi="Arial" w:cs="Arial"/>
                <w:b/>
                <w:bCs/>
                <w:szCs w:val="18"/>
              </w:rPr>
              <w:t>п</w:t>
            </w:r>
            <w:proofErr w:type="spellEnd"/>
          </w:p>
        </w:tc>
        <w:tc>
          <w:tcPr>
            <w:tcW w:w="144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104" w:rsidRDefault="00EE4104" w:rsidP="006F757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EE4104" w:rsidRDefault="00EE4104" w:rsidP="006F757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Начало участка,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км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+м</w:t>
            </w:r>
          </w:p>
        </w:tc>
        <w:tc>
          <w:tcPr>
            <w:tcW w:w="147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104" w:rsidRDefault="00EE4104" w:rsidP="006F757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EE4104" w:rsidRDefault="00EE4104" w:rsidP="006F757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Конец участка,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км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+ м</w:t>
            </w:r>
          </w:p>
        </w:tc>
        <w:tc>
          <w:tcPr>
            <w:tcW w:w="1463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104" w:rsidRDefault="00EE4104" w:rsidP="006F757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EE4104" w:rsidRDefault="00EE4104" w:rsidP="006F757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Расположение</w:t>
            </w:r>
          </w:p>
        </w:tc>
        <w:tc>
          <w:tcPr>
            <w:tcW w:w="170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104" w:rsidRDefault="00EE4104" w:rsidP="006F757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EE4104" w:rsidRDefault="00EE4104" w:rsidP="006F757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Объект установки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4104" w:rsidRDefault="00EE4104" w:rsidP="006F757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Проектируемые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в соответствии с нормативными документами, м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4104" w:rsidRDefault="00EE4104" w:rsidP="006F757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Фактически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установленные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>, м</w:t>
            </w:r>
          </w:p>
        </w:tc>
      </w:tr>
      <w:tr w:rsidR="00EE4104" w:rsidTr="006F7575">
        <w:trPr>
          <w:trHeight w:val="27"/>
          <w:tblHeader/>
          <w:jc w:val="center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4104" w:rsidRDefault="00EE4104" w:rsidP="006F757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1</w:t>
            </w: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4104" w:rsidRDefault="00EE4104" w:rsidP="006F757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2</w:t>
            </w:r>
          </w:p>
        </w:tc>
        <w:tc>
          <w:tcPr>
            <w:tcW w:w="1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4104" w:rsidRDefault="00EE4104" w:rsidP="006F757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3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4104" w:rsidRDefault="00EE4104" w:rsidP="006F757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4104" w:rsidRDefault="00EE4104" w:rsidP="006F757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5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4104" w:rsidRDefault="00EE4104" w:rsidP="006F757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4104" w:rsidRDefault="00EE4104" w:rsidP="006F757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7</w:t>
            </w:r>
          </w:p>
        </w:tc>
      </w:tr>
      <w:tr w:rsidR="00EE4104" w:rsidTr="006F7575">
        <w:trPr>
          <w:trHeight w:val="27"/>
          <w:jc w:val="center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104" w:rsidRDefault="00EE4104" w:rsidP="006F75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104" w:rsidRDefault="00EE4104" w:rsidP="006F7575">
            <w:pPr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104" w:rsidRDefault="00EE4104" w:rsidP="006F7575">
            <w:pPr>
              <w:rPr>
                <w:rFonts w:ascii="Arial" w:hAnsi="Arial" w:cs="Arial"/>
              </w:rPr>
            </w:pP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104" w:rsidRDefault="00EE4104" w:rsidP="006F7575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104" w:rsidRDefault="00EE4104" w:rsidP="006F7575">
            <w:pPr>
              <w:rPr>
                <w:rFonts w:ascii="Arial" w:hAnsi="Arial" w:cs="Arial"/>
              </w:rPr>
            </w:pP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104" w:rsidRDefault="00EE4104" w:rsidP="006F75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1302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104" w:rsidRDefault="00EE4104" w:rsidP="006F7575">
            <w:pPr>
              <w:rPr>
                <w:rFonts w:ascii="Arial" w:hAnsi="Arial" w:cs="Arial"/>
              </w:rPr>
            </w:pPr>
          </w:p>
        </w:tc>
      </w:tr>
      <w:tr w:rsidR="00EE4104" w:rsidTr="006F7575">
        <w:trPr>
          <w:trHeight w:val="27"/>
          <w:jc w:val="center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104" w:rsidRDefault="00EE4104" w:rsidP="006F75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104" w:rsidRDefault="00EE4104" w:rsidP="006F75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0+0</w:t>
            </w:r>
          </w:p>
        </w:tc>
        <w:tc>
          <w:tcPr>
            <w:tcW w:w="1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104" w:rsidRDefault="00EE4104" w:rsidP="006F75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0+651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104" w:rsidRDefault="00EE4104" w:rsidP="006F75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104" w:rsidRDefault="00EE4104" w:rsidP="006F75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104" w:rsidRDefault="00EE4104" w:rsidP="006F75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104" w:rsidRDefault="00EE4104" w:rsidP="006F7575">
            <w:pPr>
              <w:rPr>
                <w:rFonts w:ascii="Arial" w:hAnsi="Arial" w:cs="Arial"/>
              </w:rPr>
            </w:pPr>
          </w:p>
        </w:tc>
      </w:tr>
      <w:tr w:rsidR="00EE4104" w:rsidTr="006F7575">
        <w:trPr>
          <w:trHeight w:val="27"/>
          <w:jc w:val="center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104" w:rsidRDefault="00EE4104" w:rsidP="006F75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104" w:rsidRDefault="00EE4104" w:rsidP="006F75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0+0</w:t>
            </w:r>
          </w:p>
        </w:tc>
        <w:tc>
          <w:tcPr>
            <w:tcW w:w="1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104" w:rsidRDefault="00EE4104" w:rsidP="006F75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0+651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104" w:rsidRDefault="00EE4104" w:rsidP="006F75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слева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104" w:rsidRDefault="00EE4104" w:rsidP="006F75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104" w:rsidRDefault="00EE4104" w:rsidP="006F75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104" w:rsidRDefault="00EE4104" w:rsidP="006F7575">
            <w:pPr>
              <w:rPr>
                <w:rFonts w:ascii="Arial" w:hAnsi="Arial" w:cs="Arial"/>
              </w:rPr>
            </w:pPr>
          </w:p>
        </w:tc>
      </w:tr>
    </w:tbl>
    <w:p w:rsidR="00EE4104" w:rsidRDefault="00EE4104" w:rsidP="00EE4104">
      <w:pPr>
        <w:pStyle w:val="a3"/>
        <w:rPr>
          <w:rFonts w:eastAsia="MS Mincho"/>
        </w:rPr>
      </w:pPr>
    </w:p>
    <w:p w:rsidR="00EE4104" w:rsidRDefault="00EE4104" w:rsidP="00EE4104">
      <w:pPr>
        <w:pStyle w:val="a3"/>
        <w:rPr>
          <w:rFonts w:eastAsia="MS Mincho"/>
        </w:rPr>
      </w:pPr>
    </w:p>
    <w:p w:rsidR="001842E0" w:rsidRDefault="001842E0">
      <w:pPr>
        <w:pStyle w:val="a3"/>
        <w:rPr>
          <w:rFonts w:eastAsia="MS Mincho"/>
        </w:rPr>
      </w:pPr>
    </w:p>
    <w:sectPr w:rsidR="001842E0" w:rsidSect="00EE4104">
      <w:pgSz w:w="11907" w:h="16839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74"/>
  <w:embedSystemFonts/>
  <w:proofState w:spelling="clean" w:grammar="clean"/>
  <w:attachedTemplate r:id="rId1"/>
  <w:stylePaneFormatFilter w:val="3F01"/>
  <w:defaultTabStop w:val="708"/>
  <w:drawingGridHorizontalSpacing w:val="120"/>
  <w:displayHorizontalDrawingGridEvery w:val="2"/>
  <w:noPunctuationKerning/>
  <w:characterSpacingControl w:val="doNotCompress"/>
  <w:compat/>
  <w:rsids>
    <w:rsidRoot w:val="003935B5"/>
    <w:rsid w:val="001842E0"/>
    <w:rsid w:val="00215347"/>
    <w:rsid w:val="003935B5"/>
    <w:rsid w:val="004A2D44"/>
    <w:rsid w:val="005F7AD5"/>
    <w:rsid w:val="00CF1149"/>
    <w:rsid w:val="00EE41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7AD5"/>
    <w:rPr>
      <w:sz w:val="24"/>
      <w:szCs w:val="24"/>
    </w:rPr>
  </w:style>
  <w:style w:type="paragraph" w:styleId="1">
    <w:name w:val="heading 1"/>
    <w:basedOn w:val="a"/>
    <w:next w:val="a"/>
    <w:qFormat/>
    <w:rsid w:val="005F7AD5"/>
    <w:pPr>
      <w:keepNext/>
      <w:jc w:val="right"/>
      <w:outlineLvl w:val="0"/>
    </w:pPr>
    <w:rPr>
      <w:rFonts w:ascii="Arial" w:eastAsia="MS Mincho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5F7AD5"/>
    <w:rPr>
      <w:rFonts w:ascii="Courier New" w:hAnsi="Courier New" w:cs="Courier New"/>
      <w:sz w:val="20"/>
      <w:szCs w:val="20"/>
    </w:rPr>
  </w:style>
  <w:style w:type="paragraph" w:styleId="a4">
    <w:name w:val="Document Map"/>
    <w:basedOn w:val="a"/>
    <w:link w:val="a5"/>
    <w:rsid w:val="00EE4104"/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rsid w:val="00EE4104"/>
    <w:rPr>
      <w:rFonts w:ascii="Tahoma" w:hAnsi="Tahoma" w:cs="Tahoma"/>
      <w:sz w:val="16"/>
      <w:szCs w:val="16"/>
    </w:rPr>
  </w:style>
  <w:style w:type="paragraph" w:styleId="a6">
    <w:name w:val="Title"/>
    <w:basedOn w:val="a"/>
    <w:link w:val="a7"/>
    <w:qFormat/>
    <w:rsid w:val="00EE4104"/>
    <w:pPr>
      <w:jc w:val="center"/>
    </w:pPr>
    <w:rPr>
      <w:rFonts w:ascii="Arial" w:hAnsi="Arial" w:cs="Arial"/>
      <w:b/>
      <w:bCs/>
    </w:rPr>
  </w:style>
  <w:style w:type="character" w:customStyle="1" w:styleId="a7">
    <w:name w:val="Название Знак"/>
    <w:basedOn w:val="a0"/>
    <w:link w:val="a6"/>
    <w:rsid w:val="00EE4104"/>
    <w:rPr>
      <w:rFonts w:ascii="Arial" w:hAnsi="Arial" w:cs="Arial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Credo\&#1044;&#1080;&#1089;&#1083;&#1086;&#1082;&#1072;&#1094;&#1080;&#1103;\Templates\Exp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Exp1.dot</Template>
  <TotalTime>0</TotalTime>
  <Pages>2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Polina</dc:creator>
  <cp:lastModifiedBy>Polina</cp:lastModifiedBy>
  <cp:revision>2</cp:revision>
  <cp:lastPrinted>1601-01-01T00:00:00Z</cp:lastPrinted>
  <dcterms:created xsi:type="dcterms:W3CDTF">2019-06-08T10:15:00Z</dcterms:created>
  <dcterms:modified xsi:type="dcterms:W3CDTF">2019-06-08T10:15:00Z</dcterms:modified>
</cp:coreProperties>
</file>